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D3EC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D3EC4" w:rsidRPr="004D3EC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D3EC4" w:rsidRPr="004D3EC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D3EC4" w:rsidRPr="004D3EC4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D3EC4" w:rsidRPr="004D3EC4">
          <w:rPr>
            <w:u w:val="single"/>
          </w:rPr>
          <w:t xml:space="preserve"> 07143/019-2А </w:t>
        </w:r>
        <w:r w:rsidR="004D3EC4">
          <w:t xml:space="preserve">(07143/019)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D3EC4" w:rsidRPr="004D3EC4">
          <w:rPr>
            <w:rStyle w:val="aa"/>
          </w:rPr>
          <w:t xml:space="preserve"> Операционная медицинская сестра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D3EC4" w:rsidRPr="004D3EC4">
          <w:rPr>
            <w:rStyle w:val="aa"/>
          </w:rPr>
          <w:t xml:space="preserve"> 24268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D3EC4" w:rsidRPr="004D3EC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8C446B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8C446B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5128D6" w:rsidP="00FF386A">
            <w:pPr>
              <w:pStyle w:val="a8"/>
            </w:pPr>
            <w:r>
              <w:t>5</w:t>
            </w:r>
            <w:r w:rsidR="004D74D7" w:rsidRPr="004D74D7">
              <w:t>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D3E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C446B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C446B" w:rsidRPr="004C53B3">
            <w:rPr>
              <w:rStyle w:val="ad"/>
              <w:sz w:val="20"/>
              <w:szCs w:val="20"/>
            </w:rPr>
            <w:fldChar w:fldCharType="separate"/>
          </w:r>
          <w:r w:rsidR="004D3EC4">
            <w:rPr>
              <w:rStyle w:val="ad"/>
              <w:noProof/>
              <w:sz w:val="20"/>
              <w:szCs w:val="20"/>
            </w:rPr>
            <w:t>1</w:t>
          </w:r>
          <w:r w:rsidR="008C446B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D3EC4" w:rsidRPr="004D3EC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516C1DAA5FA4B858B134C7017FA22E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2А (07143/019)- Х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25683"/>
    <w:rsid w:val="00046815"/>
    <w:rsid w:val="0005566C"/>
    <w:rsid w:val="000D1F5B"/>
    <w:rsid w:val="00110025"/>
    <w:rsid w:val="001429B1"/>
    <w:rsid w:val="001607C8"/>
    <w:rsid w:val="001A5925"/>
    <w:rsid w:val="001F4D8D"/>
    <w:rsid w:val="00234932"/>
    <w:rsid w:val="00267615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4D3EC4"/>
    <w:rsid w:val="004D74D7"/>
    <w:rsid w:val="005128D6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311FF"/>
    <w:rsid w:val="0076042D"/>
    <w:rsid w:val="007C55DB"/>
    <w:rsid w:val="007C5AD1"/>
    <w:rsid w:val="007D1852"/>
    <w:rsid w:val="007D2CEA"/>
    <w:rsid w:val="00814BF6"/>
    <w:rsid w:val="00871CB3"/>
    <w:rsid w:val="00883461"/>
    <w:rsid w:val="008C446B"/>
    <w:rsid w:val="008E68DE"/>
    <w:rsid w:val="0090588D"/>
    <w:rsid w:val="0092778A"/>
    <w:rsid w:val="009534CE"/>
    <w:rsid w:val="009A1B98"/>
    <w:rsid w:val="00A12349"/>
    <w:rsid w:val="00A2238C"/>
    <w:rsid w:val="00A5747D"/>
    <w:rsid w:val="00A91908"/>
    <w:rsid w:val="00AA4551"/>
    <w:rsid w:val="00AD14A4"/>
    <w:rsid w:val="00AD5731"/>
    <w:rsid w:val="00AD7C32"/>
    <w:rsid w:val="00AF5F93"/>
    <w:rsid w:val="00AF796F"/>
    <w:rsid w:val="00B5202C"/>
    <w:rsid w:val="00BA5029"/>
    <w:rsid w:val="00BB07CA"/>
    <w:rsid w:val="00BC2F3C"/>
    <w:rsid w:val="00C02721"/>
    <w:rsid w:val="00C36D65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2016-10-17T11:15:00Z</dcterms:created>
  <dcterms:modified xsi:type="dcterms:W3CDTF">2016-10-18T09:19:00Z</dcterms:modified>
</cp:coreProperties>
</file>